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D67" w:rsidRPr="00513FE6" w:rsidRDefault="003F0D6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D67" w:rsidRPr="00513FE6" w:rsidRDefault="003F0D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F0D67" w:rsidRPr="00513FE6" w:rsidRDefault="003F0D6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F0D67" w:rsidRPr="00513FE6" w:rsidRDefault="003F0D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F0D67" w:rsidRDefault="003F0D6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F0D67" w:rsidRPr="00E40E79" w:rsidRDefault="003F0D6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F0D67" w:rsidRPr="00513FE6" w:rsidRDefault="003F0D6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2642</w:t>
      </w:r>
    </w:p>
    <w:p w:rsidR="003F0D67" w:rsidRPr="003C0768" w:rsidRDefault="003F0D6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F0D67" w:rsidRPr="00E40E79" w:rsidRDefault="003F0D67" w:rsidP="00B05BA8">
      <w:pPr>
        <w:rPr>
          <w:rFonts w:ascii="Century" w:hAnsi="Century"/>
          <w:sz w:val="18"/>
          <w:szCs w:val="26"/>
          <w:lang w:val="uk-UA"/>
        </w:rPr>
      </w:pPr>
    </w:p>
    <w:p w:rsidR="003F0D67" w:rsidRPr="003C0768" w:rsidRDefault="003F0D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F0D67" w:rsidRPr="00E40E79" w:rsidRDefault="003F0D67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F0D67" w:rsidRPr="003C0768" w:rsidRDefault="003F0D6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Павлишину Михайлу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F0D67" w:rsidRPr="003C0768" w:rsidRDefault="003F0D6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F0D67" w:rsidRDefault="003F0D67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9,4381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4620986200:04:000:0211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F0D67" w:rsidRPr="007C76DF" w:rsidRDefault="003F0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Павлишину Михайлу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F0D67" w:rsidRPr="003C0768" w:rsidRDefault="003F0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F0D67" w:rsidRPr="003C0768" w:rsidRDefault="003F0D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F0D67" w:rsidRDefault="003F0D6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F0D67" w:rsidRPr="003C0768" w:rsidRDefault="003F0D6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F0D67" w:rsidRDefault="003F0D67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F0D67" w:rsidSect="003F0D67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F0D67" w:rsidRPr="003C0768" w:rsidRDefault="003F0D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F0D67" w:rsidRPr="003C0768" w:rsidSect="003F0D67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3F0D67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8124320-8580-45F6-9452-FCD109DC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2296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